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00DB" w:rsidRPr="00E84F21" w:rsidRDefault="005800DB" w:rsidP="005800DB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8719667"/>
      <w:r w:rsidRPr="000720A5">
        <w:rPr>
          <w:sz w:val="28"/>
          <w:szCs w:val="28"/>
        </w:rPr>
        <w:t>Bijlage Technische Bekwaamheid</w:t>
      </w:r>
      <w:r w:rsidRPr="00E84F21">
        <w:rPr>
          <w:sz w:val="28"/>
          <w:szCs w:val="28"/>
        </w:rPr>
        <w:t xml:space="preserve"> </w:t>
      </w:r>
      <w:bookmarkEnd w:id="0"/>
    </w:p>
    <w:p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p w:rsidR="005800DB" w:rsidRPr="004C2594" w:rsidRDefault="005800DB" w:rsidP="005800DB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t xml:space="preserve">Referentieblad Kerncompetentie </w:t>
      </w:r>
      <w:r w:rsidRPr="00C45960">
        <w:rPr>
          <w:rFonts w:ascii="Plantin" w:hAnsi="Plantin"/>
          <w:b/>
          <w:sz w:val="22"/>
          <w:szCs w:val="22"/>
        </w:rPr>
        <w:t>1</w:t>
      </w:r>
      <w:r>
        <w:rPr>
          <w:rFonts w:ascii="Plantin" w:hAnsi="Plantin"/>
          <w:b/>
          <w:sz w:val="22"/>
          <w:szCs w:val="22"/>
        </w:rPr>
        <w:t xml:space="preserve"> </w:t>
      </w:r>
    </w:p>
    <w:p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2"/>
        <w:gridCol w:w="5992"/>
      </w:tblGrid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5800DB" w:rsidRPr="004C2594" w:rsidRDefault="005800DB" w:rsidP="005800DB">
      <w:pPr>
        <w:rPr>
          <w:rFonts w:ascii="Plantin" w:hAnsi="Plantin"/>
          <w:b/>
          <w:color w:val="3366FF"/>
          <w:sz w:val="22"/>
          <w:szCs w:val="22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>
        <w:rPr>
          <w:sz w:val="28"/>
          <w:szCs w:val="28"/>
        </w:rPr>
        <w:br w:type="page"/>
      </w:r>
      <w:r>
        <w:rPr>
          <w:rFonts w:ascii="Plantin" w:hAnsi="Plantin"/>
          <w:b/>
          <w:sz w:val="22"/>
          <w:szCs w:val="22"/>
        </w:rPr>
        <w:lastRenderedPageBreak/>
        <w:t xml:space="preserve">Referentieblad Kerncompetentie 2 </w:t>
      </w:r>
    </w:p>
    <w:p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62"/>
        <w:gridCol w:w="5992"/>
      </w:tblGrid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7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opdrachtgevend bedrijf of instelling, adres en telefoonnummer + naam van contactpersoon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:rsidTr="008C1EAD">
        <w:tc>
          <w:tcPr>
            <w:tcW w:w="2977" w:type="dxa"/>
            <w:shd w:val="clear" w:color="auto" w:fill="4F81BD"/>
          </w:tcPr>
          <w:p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:rsidR="005800DB" w:rsidRDefault="005800DB" w:rsidP="005800DB">
      <w:pPr>
        <w:rPr>
          <w:rFonts w:ascii="Plantin" w:hAnsi="Plantin"/>
          <w:b/>
          <w:sz w:val="22"/>
          <w:szCs w:val="22"/>
        </w:rPr>
      </w:pPr>
      <w:bookmarkStart w:id="4" w:name="_GoBack"/>
      <w:bookmarkEnd w:id="4"/>
    </w:p>
    <w:sectPr w:rsidR="00580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07F0E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2204"/>
        </w:tabs>
        <w:ind w:left="2071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2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64630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5A3EFC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0DB"/>
    <w:rsid w:val="005800DB"/>
    <w:rsid w:val="006837B3"/>
    <w:rsid w:val="00CA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C4A01F-D961-4B49-836B-F6F48E113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58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5800DB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5800DB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5800DB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5800DB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5800DB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5800DB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5800DB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5800DB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5800DB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5800DB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5800DB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5800DB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5800DB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5800DB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5800DB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837B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837B3"/>
    <w:rPr>
      <w:rFonts w:ascii="Segoe UI" w:eastAsia="Times New Roman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6C651396.dotm</Template>
  <TotalTime>5</TotalTime>
  <Pages>2</Pages>
  <Words>169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2</vt:i4>
      </vt:variant>
    </vt:vector>
  </HeadingPairs>
  <TitlesOfParts>
    <vt:vector size="3" baseType="lpstr">
      <vt:lpstr/>
      <vt:lpstr>Bijlage Technische Bekwaamheid </vt:lpstr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3</cp:revision>
  <dcterms:created xsi:type="dcterms:W3CDTF">2019-05-14T13:19:00Z</dcterms:created>
  <dcterms:modified xsi:type="dcterms:W3CDTF">2021-08-19T09:56:00Z</dcterms:modified>
</cp:coreProperties>
</file>